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2279C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2279C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2279C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2279C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2279C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2279C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2279C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2279CE" w:rsidRPr="002279CE">
          <w:rPr>
            <w:b w:val="0"/>
          </w:rPr>
          <w:t xml:space="preserve"> 11091/018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2279CE" w:rsidP="00232C8F">
            <w:r>
              <w:t>Рентгенолаборант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2279CE" w:rsidP="00232C8F">
            <w:r>
              <w:t>26073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2279CE" w:rsidRPr="002279CE">
          <w:rPr>
            <w:rStyle w:val="aa"/>
          </w:rPr>
          <w:t xml:space="preserve"> Рентгенологическое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2279CE" w:rsidRPr="002279CE">
          <w:rPr>
            <w:rStyle w:val="aa"/>
          </w:rPr>
          <w:t>3;</w:t>
        </w:r>
        <w:r w:rsidR="002279CE" w:rsidRPr="002279CE">
          <w:rPr>
            <w:u w:val="single"/>
          </w:rPr>
          <w:t xml:space="preserve">  11091/018, 11091/018-1А (11091/018), 11091/018-2А (11091/018)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2279CE" w:rsidRPr="002279CE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2279CE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2279CE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2279CE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2279CE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2279CE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2279CE" w:rsidP="00C31869">
            <w:pPr>
              <w:jc w:val="center"/>
            </w:pPr>
            <w:r>
              <w:t>003-301-842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2279CE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2279CE" w:rsidRDefault="002279CE" w:rsidP="00C31869">
            <w:pPr>
              <w:jc w:val="center"/>
            </w:pPr>
            <w:r>
              <w:t>079-425-103 78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79CE" w:rsidRPr="003947ED" w:rsidRDefault="002279CE" w:rsidP="00AD14A4">
            <w:pPr>
              <w:rPr>
                <w:rStyle w:val="a7"/>
              </w:rPr>
            </w:pPr>
          </w:p>
        </w:tc>
      </w:tr>
      <w:tr w:rsidR="002279CE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2279CE" w:rsidRDefault="002279CE" w:rsidP="00C31869">
            <w:pPr>
              <w:jc w:val="center"/>
            </w:pPr>
            <w:r>
              <w:t>150-438-973 63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79CE" w:rsidRPr="003947ED" w:rsidRDefault="002279CE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2279CE" w:rsidRPr="002279CE">
          <w:rPr>
            <w:rStyle w:val="aa"/>
          </w:rPr>
          <w:t xml:space="preserve"> Рентгенодиагностический аппарат, проявочный аппарат</w:t>
        </w:r>
        <w:r w:rsidR="002279CE" w:rsidRPr="002279CE">
          <w:rPr>
            <w:u w:val="single"/>
          </w:rPr>
          <w:t xml:space="preserve">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2279CE" w:rsidRPr="002279CE">
          <w:rPr>
            <w:rStyle w:val="aa"/>
          </w:rPr>
          <w:t xml:space="preserve"> Пленка для рентгеновских снимков,</w:t>
        </w:r>
        <w:r w:rsidR="002279CE" w:rsidRPr="002279CE">
          <w:rPr>
            <w:u w:val="single"/>
          </w:rPr>
          <w:t xml:space="preserve"> щелочи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279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279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279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279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279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279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279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279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2279CE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279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279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279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279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2279CE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279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2279C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279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2279CE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2279C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279C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279C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279C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279C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279C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279C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1, вид производства: "XIX. УЧРЕЖДЕНИЯ ЗДРАВООХРАНЕНИЯ", позиция (тринадцатизначный символ) в Списке профессии, должности:  12300000-24577. Рентгенолаборанты, в том числе в рентгенооперационных, ангиографических и флюорографических кабинетах, 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279C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1.2.21.1., п. 1.2.30.1., п. 2.4., п. 3.1.;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7F1B92" w:rsidRPr="007F1B92">
          <w:rPr>
            <w:i/>
            <w:u w:val="single"/>
          </w:rPr>
          <w:t>1. Рекомендации по улучшению и оздоровлению условий труда:</w:t>
        </w:r>
        <w:r w:rsidR="007F1B92" w:rsidRPr="007F1B92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7F1B92" w:rsidRPr="007F1B92">
          <w:rPr>
            <w:i/>
            <w:u w:val="single"/>
          </w:rPr>
          <w:tab/>
          <w:t>   </w:t>
        </w:r>
        <w:r w:rsidR="007F1B92" w:rsidRPr="007F1B92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7F1B92" w:rsidRPr="007F1B92">
          <w:rPr>
            <w:i/>
            <w:u w:val="single"/>
          </w:rPr>
          <w:tab/>
          <w:t>   </w:t>
        </w:r>
        <w:r w:rsidR="007F1B92" w:rsidRPr="007F1B92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7F1B92" w:rsidRPr="007F1B92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7F1B92" w:rsidRPr="007F1B92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279CE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279CE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2279C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279CE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279CE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2279C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  <w:r>
              <w:lastRenderedPageBreak/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(дата)</w:t>
            </w: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(дата)</w:t>
            </w: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9813AA" w:rsidTr="009813A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9813AA" w:rsidRDefault="009813AA" w:rsidP="003C5C39">
            <w:pPr>
              <w:pStyle w:val="a8"/>
            </w:pPr>
            <w:r w:rsidRPr="009813A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9813A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9813A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9813A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9813AA" w:rsidRDefault="009813AA" w:rsidP="003C5C39">
            <w:pPr>
              <w:pStyle w:val="a8"/>
            </w:pPr>
            <w:r w:rsidRPr="009813A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9813A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9813AA" w:rsidRDefault="007F1B92" w:rsidP="003C5C39">
            <w:pPr>
              <w:pStyle w:val="a8"/>
            </w:pPr>
            <w:r>
              <w:t>24.11.2016</w:t>
            </w:r>
          </w:p>
        </w:tc>
      </w:tr>
      <w:tr w:rsidR="00EF07A3" w:rsidRPr="009813A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9813AA" w:rsidRDefault="009813AA" w:rsidP="003C5C39">
            <w:pPr>
              <w:pStyle w:val="a8"/>
              <w:rPr>
                <w:b/>
                <w:vertAlign w:val="superscript"/>
              </w:rPr>
            </w:pPr>
            <w:r w:rsidRPr="009813A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9813A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9813AA" w:rsidRDefault="009813AA" w:rsidP="00EF07A3">
            <w:pPr>
              <w:pStyle w:val="a8"/>
              <w:rPr>
                <w:b/>
                <w:vertAlign w:val="superscript"/>
              </w:rPr>
            </w:pPr>
            <w:r w:rsidRPr="00981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9813A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9813AA" w:rsidRDefault="009813AA" w:rsidP="00EF07A3">
            <w:pPr>
              <w:pStyle w:val="a8"/>
              <w:rPr>
                <w:b/>
                <w:vertAlign w:val="superscript"/>
              </w:rPr>
            </w:pPr>
            <w:r w:rsidRPr="009813A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9813A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9813AA" w:rsidRDefault="009813AA" w:rsidP="00EF07A3">
            <w:pPr>
              <w:pStyle w:val="a8"/>
              <w:rPr>
                <w:vertAlign w:val="superscript"/>
              </w:rPr>
            </w:pPr>
            <w:r w:rsidRPr="009813A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2279C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279CE" w:rsidP="004E51DC">
            <w:pPr>
              <w:pStyle w:val="a8"/>
            </w:pPr>
            <w:r>
              <w:t>Челобаева Инна Викторовна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2279C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2279CE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EF07A3">
            <w:pPr>
              <w:pStyle w:val="a8"/>
            </w:pPr>
            <w:r>
              <w:t>Черенков Олег Владимирович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279CE" w:rsidRPr="002279CE" w:rsidRDefault="002279CE" w:rsidP="00EF07A3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(дата)</w:t>
            </w: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EF07A3">
            <w:pPr>
              <w:pStyle w:val="a8"/>
            </w:pPr>
            <w:r>
              <w:t>Краюшкин Илья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279CE" w:rsidRPr="002279CE" w:rsidRDefault="002279CE" w:rsidP="00EF07A3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(дата)</w:t>
            </w: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279CE" w:rsidRPr="002279CE" w:rsidRDefault="002279CE" w:rsidP="00EF07A3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(дата)</w:t>
            </w: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279CE" w:rsidRPr="002279CE" w:rsidRDefault="002279CE" w:rsidP="00EF07A3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(дата)</w:t>
            </w: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279CE" w:rsidRPr="002279CE" w:rsidRDefault="002279CE" w:rsidP="00EF07A3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(дата)</w:t>
            </w: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279CE" w:rsidRPr="002279CE" w:rsidRDefault="002279CE" w:rsidP="00EF07A3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(дата)</w:t>
            </w: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9CE" w:rsidRPr="002279CE" w:rsidRDefault="002279CE" w:rsidP="004E51DC">
            <w:pPr>
              <w:pStyle w:val="a8"/>
            </w:pPr>
          </w:p>
        </w:tc>
      </w:tr>
      <w:tr w:rsidR="002279CE" w:rsidRPr="002279CE" w:rsidTr="002279C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279CE" w:rsidRPr="002279CE" w:rsidRDefault="002279CE" w:rsidP="00EF07A3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279CE" w:rsidRPr="002279CE" w:rsidRDefault="002279CE" w:rsidP="004E51DC">
            <w:pPr>
              <w:pStyle w:val="a8"/>
              <w:rPr>
                <w:vertAlign w:val="superscript"/>
              </w:rPr>
            </w:pPr>
            <w:r w:rsidRPr="002279CE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3AA" w:rsidRDefault="009813AA" w:rsidP="0076042D">
      <w:pPr>
        <w:pStyle w:val="a9"/>
      </w:pPr>
      <w:r>
        <w:separator/>
      </w:r>
    </w:p>
  </w:endnote>
  <w:endnote w:type="continuationSeparator" w:id="0">
    <w:p w:rsidR="009813AA" w:rsidRDefault="009813A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2279C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11091/018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EE0027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EE0027" w:rsidRPr="00C31869">
            <w:rPr>
              <w:rStyle w:val="ad"/>
              <w:sz w:val="20"/>
              <w:szCs w:val="20"/>
            </w:rPr>
            <w:fldChar w:fldCharType="separate"/>
          </w:r>
          <w:r w:rsidR="002279CE">
            <w:rPr>
              <w:rStyle w:val="ad"/>
              <w:noProof/>
              <w:sz w:val="20"/>
              <w:szCs w:val="20"/>
            </w:rPr>
            <w:t>1</w:t>
          </w:r>
          <w:r w:rsidR="00EE0027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279CE" w:rsidRPr="002279CE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3AA" w:rsidRDefault="009813AA" w:rsidP="0076042D">
      <w:pPr>
        <w:pStyle w:val="a9"/>
      </w:pPr>
      <w:r>
        <w:separator/>
      </w:r>
    </w:p>
  </w:footnote>
  <w:footnote w:type="continuationSeparator" w:id="0">
    <w:p w:rsidR="009813AA" w:rsidRDefault="009813A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docVars>
    <w:docVar w:name="anal_rms" w:val="3;  11091/018, 11091/018-1А (11091/018), 11091/018-2А (11091/018)"/>
    <w:docVar w:name="att_date" w:val="    "/>
    <w:docVar w:name="att_num" w:val="    "/>
    <w:docVar w:name="att_org" w:val="    "/>
    <w:docVar w:name="att_zakl" w:val="- заключение;"/>
    <w:docVar w:name="ceh_info" w:val=" Рентгенологическое отделение"/>
    <w:docVar w:name="class" w:val=" не определен "/>
    <w:docVar w:name="close_doc_flag" w:val="0"/>
    <w:docVar w:name="co_classes" w:val="   "/>
    <w:docVar w:name="codeok" w:val=" 26073 "/>
    <w:docVar w:name="codeok " w:val="    "/>
    <w:docVar w:name="col18" w:val=" 0 "/>
    <w:docVar w:name="colanal" w:val="  Отсутствуют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9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18 "/>
    <w:docVar w:name="oborud" w:val=" Рентгенодиагностический аппарат, проявочный аппара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C97A9FBB9BEF41088FEF6E8EEC8B4DE3"/>
    <w:docVar w:name="rm_id" w:val="147"/>
    <w:docVar w:name="rm_name" w:val="                                          "/>
    <w:docVar w:name="rm_number" w:val=" 11091/018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Пленка для рентгеновских снимков, щелочи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073589"/>
    <w:rsid w:val="00000D63"/>
    <w:rsid w:val="000024F1"/>
    <w:rsid w:val="00025683"/>
    <w:rsid w:val="00046815"/>
    <w:rsid w:val="0005566C"/>
    <w:rsid w:val="00073589"/>
    <w:rsid w:val="000860ED"/>
    <w:rsid w:val="000905BE"/>
    <w:rsid w:val="000C385F"/>
    <w:rsid w:val="000C4CF0"/>
    <w:rsid w:val="000D1F5B"/>
    <w:rsid w:val="000E3E19"/>
    <w:rsid w:val="00110025"/>
    <w:rsid w:val="001429B1"/>
    <w:rsid w:val="00145419"/>
    <w:rsid w:val="001456F8"/>
    <w:rsid w:val="0015635F"/>
    <w:rsid w:val="001607C8"/>
    <w:rsid w:val="001F0753"/>
    <w:rsid w:val="001F4D8D"/>
    <w:rsid w:val="002279CE"/>
    <w:rsid w:val="00232C8F"/>
    <w:rsid w:val="00234932"/>
    <w:rsid w:val="00244615"/>
    <w:rsid w:val="002665A7"/>
    <w:rsid w:val="00270255"/>
    <w:rsid w:val="002A0605"/>
    <w:rsid w:val="002E55C6"/>
    <w:rsid w:val="00305752"/>
    <w:rsid w:val="00305B2F"/>
    <w:rsid w:val="00367816"/>
    <w:rsid w:val="003876C3"/>
    <w:rsid w:val="003947ED"/>
    <w:rsid w:val="003C24DB"/>
    <w:rsid w:val="003C5C39"/>
    <w:rsid w:val="003F0279"/>
    <w:rsid w:val="0040104A"/>
    <w:rsid w:val="00402CAC"/>
    <w:rsid w:val="00426D63"/>
    <w:rsid w:val="00444410"/>
    <w:rsid w:val="00481C22"/>
    <w:rsid w:val="004A47AD"/>
    <w:rsid w:val="004C4DB2"/>
    <w:rsid w:val="004E51DC"/>
    <w:rsid w:val="004E5FB2"/>
    <w:rsid w:val="00510595"/>
    <w:rsid w:val="00557B89"/>
    <w:rsid w:val="00563E94"/>
    <w:rsid w:val="0057082B"/>
    <w:rsid w:val="00576095"/>
    <w:rsid w:val="005A32C4"/>
    <w:rsid w:val="005A3A36"/>
    <w:rsid w:val="005B466C"/>
    <w:rsid w:val="005B7FE8"/>
    <w:rsid w:val="005C0A9A"/>
    <w:rsid w:val="005F6B08"/>
    <w:rsid w:val="0068409A"/>
    <w:rsid w:val="0069682B"/>
    <w:rsid w:val="006C28B3"/>
    <w:rsid w:val="006C7606"/>
    <w:rsid w:val="00702868"/>
    <w:rsid w:val="007049EB"/>
    <w:rsid w:val="0070550F"/>
    <w:rsid w:val="00710271"/>
    <w:rsid w:val="00717C9F"/>
    <w:rsid w:val="007278F5"/>
    <w:rsid w:val="00745D40"/>
    <w:rsid w:val="007462E1"/>
    <w:rsid w:val="0076042D"/>
    <w:rsid w:val="007657D5"/>
    <w:rsid w:val="00776AA2"/>
    <w:rsid w:val="007A4C5E"/>
    <w:rsid w:val="007D1852"/>
    <w:rsid w:val="007D2CEA"/>
    <w:rsid w:val="007D30E8"/>
    <w:rsid w:val="007F1B92"/>
    <w:rsid w:val="00800B69"/>
    <w:rsid w:val="00835248"/>
    <w:rsid w:val="00847E9C"/>
    <w:rsid w:val="00883461"/>
    <w:rsid w:val="008C666C"/>
    <w:rsid w:val="008E68DE"/>
    <w:rsid w:val="008E70C1"/>
    <w:rsid w:val="0090588D"/>
    <w:rsid w:val="0092778A"/>
    <w:rsid w:val="009461DC"/>
    <w:rsid w:val="00967790"/>
    <w:rsid w:val="009813AA"/>
    <w:rsid w:val="0098630F"/>
    <w:rsid w:val="00A100AB"/>
    <w:rsid w:val="00A12349"/>
    <w:rsid w:val="00A17CD4"/>
    <w:rsid w:val="00A3761D"/>
    <w:rsid w:val="00A7346C"/>
    <w:rsid w:val="00A86C28"/>
    <w:rsid w:val="00A87B75"/>
    <w:rsid w:val="00A91908"/>
    <w:rsid w:val="00A9287A"/>
    <w:rsid w:val="00AA4551"/>
    <w:rsid w:val="00AA46ED"/>
    <w:rsid w:val="00AA4DCC"/>
    <w:rsid w:val="00AB7AB8"/>
    <w:rsid w:val="00AC09E1"/>
    <w:rsid w:val="00AD14A4"/>
    <w:rsid w:val="00AD7C32"/>
    <w:rsid w:val="00AF796F"/>
    <w:rsid w:val="00B04F25"/>
    <w:rsid w:val="00BA5029"/>
    <w:rsid w:val="00BB3331"/>
    <w:rsid w:val="00BC2F3C"/>
    <w:rsid w:val="00BD1EC2"/>
    <w:rsid w:val="00BD7F26"/>
    <w:rsid w:val="00C02721"/>
    <w:rsid w:val="00C03F4A"/>
    <w:rsid w:val="00C31869"/>
    <w:rsid w:val="00CE3307"/>
    <w:rsid w:val="00D76DF8"/>
    <w:rsid w:val="00DB1272"/>
    <w:rsid w:val="00DB5302"/>
    <w:rsid w:val="00DD6B1F"/>
    <w:rsid w:val="00E06F54"/>
    <w:rsid w:val="00E124F4"/>
    <w:rsid w:val="00E36337"/>
    <w:rsid w:val="00E4179F"/>
    <w:rsid w:val="00E43EDA"/>
    <w:rsid w:val="00E85D22"/>
    <w:rsid w:val="00EB72AD"/>
    <w:rsid w:val="00EC37A1"/>
    <w:rsid w:val="00EE0027"/>
    <w:rsid w:val="00EF07A3"/>
    <w:rsid w:val="00EF3DC4"/>
    <w:rsid w:val="00F31AF6"/>
    <w:rsid w:val="00F76072"/>
    <w:rsid w:val="00FB001B"/>
    <w:rsid w:val="00FB24BF"/>
    <w:rsid w:val="00FB6EE5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4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21</cp:revision>
  <dcterms:created xsi:type="dcterms:W3CDTF">2016-07-19T13:41:00Z</dcterms:created>
  <dcterms:modified xsi:type="dcterms:W3CDTF">2016-11-25T06:22:00Z</dcterms:modified>
</cp:coreProperties>
</file>